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1BD73" w14:textId="77777777" w:rsidR="00C07D69" w:rsidRDefault="00C07D69" w:rsidP="00C07D6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PYLTON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066DA5F8" w14:textId="77777777" w:rsidR="00C07D69" w:rsidRDefault="00C07D69" w:rsidP="00C07D6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784CF9F" w14:textId="77777777" w:rsidR="00C07D69" w:rsidRDefault="00C07D69" w:rsidP="00C07D6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1DD265" w14:textId="77777777" w:rsidR="00C07D69" w:rsidRDefault="00C07D69" w:rsidP="00C07D6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1D6027" w14:textId="77777777" w:rsidR="00C07D69" w:rsidRDefault="00C07D69" w:rsidP="00C07D6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served in the garrison of Carmarthen/Newcastle Emlyn under the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>command</w:t>
      </w:r>
      <w:proofErr w:type="gramEnd"/>
    </w:p>
    <w:p w14:paraId="0DFEB4ED" w14:textId="77777777" w:rsidR="00C07D69" w:rsidRDefault="00C07D69" w:rsidP="00C07D6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7F6FAC34" w14:textId="77777777" w:rsidR="00C07D69" w:rsidRDefault="00C07D69" w:rsidP="00C07D6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m4,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A2E4B5C" w14:textId="77777777" w:rsidR="00C07D69" w:rsidRDefault="00C07D69" w:rsidP="00C07D6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5D0E0E04" w14:textId="77777777" w:rsidR="00C07D69" w:rsidRDefault="00C07D69" w:rsidP="00C07D6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7F3CAA8F" w14:textId="77777777" w:rsidR="00C07D69" w:rsidRDefault="00C07D69" w:rsidP="00C07D6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55681A7F" w14:textId="77777777" w:rsidR="00C07D69" w:rsidRDefault="00C07D69" w:rsidP="00C07D6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December 2022</w:t>
      </w:r>
    </w:p>
    <w:p w14:paraId="6608FF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5EED5" w14:textId="77777777" w:rsidR="00C07D69" w:rsidRDefault="00C07D69" w:rsidP="009139A6">
      <w:r>
        <w:separator/>
      </w:r>
    </w:p>
  </w:endnote>
  <w:endnote w:type="continuationSeparator" w:id="0">
    <w:p w14:paraId="4E60D28A" w14:textId="77777777" w:rsidR="00C07D69" w:rsidRDefault="00C07D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58C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B57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30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92EBD" w14:textId="77777777" w:rsidR="00C07D69" w:rsidRDefault="00C07D69" w:rsidP="009139A6">
      <w:r>
        <w:separator/>
      </w:r>
    </w:p>
  </w:footnote>
  <w:footnote w:type="continuationSeparator" w:id="0">
    <w:p w14:paraId="564B4CD0" w14:textId="77777777" w:rsidR="00C07D69" w:rsidRDefault="00C07D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3DC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E8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3A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D6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7D6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70213"/>
  <w15:chartTrackingRefBased/>
  <w15:docId w15:val="{DBDCE94B-A0B9-4773-9621-9960B53B7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2023-02-09T08:48:00Z</dcterms:created>
  <dcterms:modified xsi:type="dcterms:W3CDTF">2023-02-09T08:49:00Z</dcterms:modified>
</cp:coreProperties>
</file>